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3F0B19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-20</w:t>
                                </w:r>
                                <w:r w:rsidR="00336563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4F66DC">
                                  <w:rPr>
                                    <w:rStyle w:val="Style2"/>
                                  </w:rPr>
                                  <w:t>-0012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3F0B19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-20</w:t>
                          </w:r>
                          <w:r w:rsidR="00336563">
                            <w:rPr>
                              <w:rStyle w:val="Style2"/>
                            </w:rPr>
                            <w:t>20</w:t>
                          </w:r>
                          <w:r w:rsidR="004F66DC">
                            <w:rPr>
                              <w:rStyle w:val="Style2"/>
                            </w:rPr>
                            <w:t>-0012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4F66D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4F66D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196215</wp:posOffset>
                </wp:positionV>
                <wp:extent cx="3927475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74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4F66DC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Dirección General de Información y Defensa de los Afiliados a la Seguridad Social 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53.25pt;margin-top:15.45pt;width:309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HX2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" stroked="f">
                <v:textbox>
                  <w:txbxContent>
                    <w:p w:rsidR="002E1412" w:rsidRPr="002E1412" w:rsidRDefault="004F66DC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General de Información y Defensa de los Afiliados a la Seguridad Social 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F66D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4F66D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4F66D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4F66D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F66D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4F66D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F66D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F66DC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4F66DC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4F66DC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F66D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F66DC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36563"/>
    <w:rsid w:val="00393EFC"/>
    <w:rsid w:val="003F0B19"/>
    <w:rsid w:val="0042490F"/>
    <w:rsid w:val="004564FE"/>
    <w:rsid w:val="00466B9C"/>
    <w:rsid w:val="0048420E"/>
    <w:rsid w:val="004A0492"/>
    <w:rsid w:val="004D45A8"/>
    <w:rsid w:val="004F66DC"/>
    <w:rsid w:val="00521233"/>
    <w:rsid w:val="00535962"/>
    <w:rsid w:val="0054131E"/>
    <w:rsid w:val="00552BE1"/>
    <w:rsid w:val="005F149D"/>
    <w:rsid w:val="006019E6"/>
    <w:rsid w:val="00611A07"/>
    <w:rsid w:val="0062592A"/>
    <w:rsid w:val="00626D0C"/>
    <w:rsid w:val="00646883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D6464"/>
    <w:rsid w:val="008E2BE8"/>
    <w:rsid w:val="00932E02"/>
    <w:rsid w:val="009824D3"/>
    <w:rsid w:val="009E55AD"/>
    <w:rsid w:val="00A16099"/>
    <w:rsid w:val="00A35A04"/>
    <w:rsid w:val="00A53CA5"/>
    <w:rsid w:val="00A547D6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01"/>
    <o:shapelayout v:ext="edit">
      <o:idmap v:ext="edit" data="1"/>
    </o:shapelayout>
  </w:shapeDefaults>
  <w:decimalSymbol w:val="."/>
  <w:listSeparator w:val=",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0F6C6-15E5-451F-B521-71D4161B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16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26</cp:revision>
  <cp:lastPrinted>2018-05-04T14:23:00Z</cp:lastPrinted>
  <dcterms:created xsi:type="dcterms:W3CDTF">2016-03-21T20:27:00Z</dcterms:created>
  <dcterms:modified xsi:type="dcterms:W3CDTF">2020-07-10T15:23:00Z</dcterms:modified>
</cp:coreProperties>
</file>